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095" w:rsidRDefault="00424095" w:rsidP="00362104">
      <w:pPr>
        <w:spacing w:after="0" w:line="240" w:lineRule="auto"/>
        <w:jc w:val="right"/>
      </w:pPr>
      <w:r>
        <w:t>Приложение № 12</w:t>
      </w:r>
    </w:p>
    <w:p w:rsidR="00424095" w:rsidRDefault="00424095" w:rsidP="00362104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424095" w:rsidRDefault="00424095" w:rsidP="00362104">
      <w:pPr>
        <w:spacing w:after="0" w:line="240" w:lineRule="auto"/>
        <w:jc w:val="right"/>
      </w:pPr>
      <w:r>
        <w:t>27 декабря 2024г. № 239</w:t>
      </w:r>
    </w:p>
    <w:p w:rsidR="00424095" w:rsidRDefault="00424095" w:rsidP="00362104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424095" w:rsidRDefault="00424095" w:rsidP="00362104">
      <w:pPr>
        <w:jc w:val="center"/>
      </w:pPr>
      <w:r>
        <w:t>с. Анга, ул. Школьная,40, стадион</w:t>
      </w:r>
    </w:p>
    <w:p w:rsidR="00424095" w:rsidRDefault="00424095">
      <w:r w:rsidRPr="004262AB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style="width:466.5pt;height:463.5pt;visibility:visible">
            <v:imagedata r:id="rId4" o:title=""/>
          </v:shape>
        </w:pict>
      </w:r>
    </w:p>
    <w:p w:rsidR="00424095" w:rsidRDefault="00424095" w:rsidP="00886DDA"/>
    <w:p w:rsidR="00424095" w:rsidRPr="00886DDA" w:rsidRDefault="00424095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4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424095" w:rsidRPr="00EC7C59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95" w:rsidRPr="007F376A" w:rsidRDefault="00424095" w:rsidP="006D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95" w:rsidRPr="00EC7C59" w:rsidRDefault="00424095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C59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095" w:rsidRPr="00EC7C59" w:rsidRDefault="00424095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C59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424095" w:rsidRPr="00EC7C59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95" w:rsidRPr="00EC7C59" w:rsidRDefault="00424095" w:rsidP="00811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C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95" w:rsidRPr="00EC7C59" w:rsidRDefault="00424095" w:rsidP="00811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C59">
              <w:rPr>
                <w:rFonts w:ascii="Times New Roman" w:hAnsi="Times New Roman"/>
                <w:sz w:val="28"/>
                <w:szCs w:val="28"/>
              </w:rPr>
              <w:t>572657.06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095" w:rsidRPr="00EC7C59" w:rsidRDefault="00424095" w:rsidP="00811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C59">
              <w:rPr>
                <w:rFonts w:ascii="Times New Roman" w:hAnsi="Times New Roman"/>
                <w:sz w:val="28"/>
                <w:szCs w:val="28"/>
              </w:rPr>
              <w:t>4260654.61</w:t>
            </w:r>
          </w:p>
        </w:tc>
      </w:tr>
      <w:tr w:rsidR="00424095" w:rsidRPr="00EC7C59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95" w:rsidRPr="00EC7C59" w:rsidRDefault="00424095" w:rsidP="00811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C5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95" w:rsidRPr="00EC7C59" w:rsidRDefault="00424095" w:rsidP="00811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C59">
              <w:rPr>
                <w:rFonts w:ascii="Times New Roman" w:hAnsi="Times New Roman"/>
                <w:sz w:val="28"/>
                <w:szCs w:val="28"/>
              </w:rPr>
              <w:t>572657.06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095" w:rsidRPr="00EC7C59" w:rsidRDefault="00424095" w:rsidP="00811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C59">
              <w:rPr>
                <w:rFonts w:ascii="Times New Roman" w:hAnsi="Times New Roman"/>
                <w:sz w:val="28"/>
                <w:szCs w:val="28"/>
              </w:rPr>
              <w:t>4260662.61</w:t>
            </w:r>
            <w:bookmarkStart w:id="0" w:name="_GoBack"/>
            <w:bookmarkEnd w:id="0"/>
          </w:p>
        </w:tc>
      </w:tr>
      <w:tr w:rsidR="00424095" w:rsidRPr="00EC7C59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95" w:rsidRPr="00EC7C59" w:rsidRDefault="00424095" w:rsidP="00811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C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95" w:rsidRPr="00EC7C59" w:rsidRDefault="00424095" w:rsidP="00811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C59">
              <w:rPr>
                <w:rFonts w:ascii="Times New Roman" w:hAnsi="Times New Roman"/>
                <w:sz w:val="28"/>
                <w:szCs w:val="28"/>
              </w:rPr>
              <w:t>572647.06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095" w:rsidRPr="00EC7C59" w:rsidRDefault="00424095" w:rsidP="00811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C59">
              <w:rPr>
                <w:rFonts w:ascii="Times New Roman" w:hAnsi="Times New Roman"/>
                <w:sz w:val="28"/>
                <w:szCs w:val="28"/>
              </w:rPr>
              <w:t>4260662.61</w:t>
            </w:r>
          </w:p>
        </w:tc>
      </w:tr>
      <w:tr w:rsidR="00424095" w:rsidRPr="00EC7C59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95" w:rsidRPr="00EC7C59" w:rsidRDefault="00424095" w:rsidP="00811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C5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95" w:rsidRPr="00EC7C59" w:rsidRDefault="00424095" w:rsidP="00811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C59">
              <w:rPr>
                <w:rFonts w:ascii="Times New Roman" w:hAnsi="Times New Roman"/>
                <w:sz w:val="28"/>
                <w:szCs w:val="28"/>
              </w:rPr>
              <w:t>572647.06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095" w:rsidRPr="00EC7C59" w:rsidRDefault="00424095" w:rsidP="00811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C59">
              <w:rPr>
                <w:rFonts w:ascii="Times New Roman" w:hAnsi="Times New Roman"/>
                <w:sz w:val="28"/>
                <w:szCs w:val="28"/>
              </w:rPr>
              <w:t>4260654.61</w:t>
            </w:r>
          </w:p>
        </w:tc>
      </w:tr>
    </w:tbl>
    <w:p w:rsidR="00424095" w:rsidRPr="00431D01" w:rsidRDefault="00424095" w:rsidP="00886DDA">
      <w:pPr>
        <w:rPr>
          <w:i/>
        </w:rPr>
      </w:pPr>
    </w:p>
    <w:sectPr w:rsidR="00424095" w:rsidRPr="00431D01" w:rsidSect="00362104">
      <w:pgSz w:w="11906" w:h="16838"/>
      <w:pgMar w:top="567" w:right="425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1532A0"/>
    <w:rsid w:val="00233223"/>
    <w:rsid w:val="002904AC"/>
    <w:rsid w:val="00305D54"/>
    <w:rsid w:val="003441AC"/>
    <w:rsid w:val="00362104"/>
    <w:rsid w:val="003918F0"/>
    <w:rsid w:val="003933B4"/>
    <w:rsid w:val="003E6801"/>
    <w:rsid w:val="00424095"/>
    <w:rsid w:val="004262AB"/>
    <w:rsid w:val="00431D01"/>
    <w:rsid w:val="00432685"/>
    <w:rsid w:val="005657FB"/>
    <w:rsid w:val="006428DF"/>
    <w:rsid w:val="00667187"/>
    <w:rsid w:val="006D582E"/>
    <w:rsid w:val="007D7300"/>
    <w:rsid w:val="007F376A"/>
    <w:rsid w:val="00811A2E"/>
    <w:rsid w:val="00886DDA"/>
    <w:rsid w:val="008D3E58"/>
    <w:rsid w:val="009005C9"/>
    <w:rsid w:val="0098605B"/>
    <w:rsid w:val="00AA15A4"/>
    <w:rsid w:val="00AC66D1"/>
    <w:rsid w:val="00B94FBB"/>
    <w:rsid w:val="00C71FC2"/>
    <w:rsid w:val="00DB0347"/>
    <w:rsid w:val="00DB7042"/>
    <w:rsid w:val="00E416B2"/>
    <w:rsid w:val="00EC7C59"/>
    <w:rsid w:val="00F35CE0"/>
    <w:rsid w:val="00F9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5A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52</Words>
  <Characters>297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4</cp:revision>
  <cp:lastPrinted>2025-01-17T02:41:00Z</cp:lastPrinted>
  <dcterms:created xsi:type="dcterms:W3CDTF">2025-01-10T08:29:00Z</dcterms:created>
  <dcterms:modified xsi:type="dcterms:W3CDTF">2025-01-17T02:41:00Z</dcterms:modified>
</cp:coreProperties>
</file>